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0E43" w14:textId="77777777" w:rsidR="00A718E3" w:rsidRDefault="00A718E3" w:rsidP="00A718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BASSET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4509203E" w14:textId="77777777" w:rsidR="00A718E3" w:rsidRDefault="00A718E3" w:rsidP="00A718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 Bladesmith.</w:t>
      </w:r>
    </w:p>
    <w:p w14:paraId="0A26C6C4" w14:textId="77777777" w:rsidR="00A718E3" w:rsidRDefault="00A718E3" w:rsidP="00A718E3">
      <w:pPr>
        <w:pStyle w:val="NoSpacing"/>
        <w:rPr>
          <w:rFonts w:cs="Times New Roman"/>
          <w:szCs w:val="24"/>
        </w:rPr>
      </w:pPr>
    </w:p>
    <w:p w14:paraId="0CA3F152" w14:textId="77777777" w:rsidR="00A718E3" w:rsidRDefault="00A718E3" w:rsidP="00A718E3">
      <w:pPr>
        <w:pStyle w:val="NoSpacing"/>
        <w:rPr>
          <w:rFonts w:cs="Times New Roman"/>
          <w:szCs w:val="24"/>
        </w:rPr>
      </w:pPr>
    </w:p>
    <w:p w14:paraId="086D9F66" w14:textId="77777777" w:rsidR="00A718E3" w:rsidRDefault="00A718E3" w:rsidP="00A718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>William Kent of Gloucester(q.v.) brought a plaint of debt against him.</w:t>
      </w:r>
    </w:p>
    <w:p w14:paraId="7088BFE7" w14:textId="77777777" w:rsidR="00A718E3" w:rsidRDefault="00A718E3" w:rsidP="00A718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A3F6E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4936F56E" w14:textId="77777777" w:rsidR="00A718E3" w:rsidRDefault="00A718E3" w:rsidP="00A718E3">
      <w:pPr>
        <w:pStyle w:val="NoSpacing"/>
        <w:rPr>
          <w:rFonts w:cs="Times New Roman"/>
          <w:szCs w:val="24"/>
        </w:rPr>
      </w:pPr>
    </w:p>
    <w:p w14:paraId="5C72682F" w14:textId="77777777" w:rsidR="00A718E3" w:rsidRDefault="00A718E3" w:rsidP="00A718E3">
      <w:pPr>
        <w:pStyle w:val="NoSpacing"/>
        <w:rPr>
          <w:rFonts w:cs="Times New Roman"/>
          <w:szCs w:val="24"/>
        </w:rPr>
      </w:pPr>
    </w:p>
    <w:p w14:paraId="2C13AA24" w14:textId="77777777" w:rsidR="00A718E3" w:rsidRDefault="00A718E3" w:rsidP="00A718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April 2023</w:t>
      </w:r>
    </w:p>
    <w:p w14:paraId="6C6A95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A6CD9" w14:textId="77777777" w:rsidR="00A718E3" w:rsidRDefault="00A718E3" w:rsidP="009139A6">
      <w:r>
        <w:separator/>
      </w:r>
    </w:p>
  </w:endnote>
  <w:endnote w:type="continuationSeparator" w:id="0">
    <w:p w14:paraId="09C83B6B" w14:textId="77777777" w:rsidR="00A718E3" w:rsidRDefault="00A718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8F2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172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6F4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F3B30" w14:textId="77777777" w:rsidR="00A718E3" w:rsidRDefault="00A718E3" w:rsidP="009139A6">
      <w:r>
        <w:separator/>
      </w:r>
    </w:p>
  </w:footnote>
  <w:footnote w:type="continuationSeparator" w:id="0">
    <w:p w14:paraId="50D60DEE" w14:textId="77777777" w:rsidR="00A718E3" w:rsidRDefault="00A718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58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941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ABF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8E3"/>
    <w:rsid w:val="000666E0"/>
    <w:rsid w:val="002510B7"/>
    <w:rsid w:val="005C130B"/>
    <w:rsid w:val="00826F5C"/>
    <w:rsid w:val="009139A6"/>
    <w:rsid w:val="009448BB"/>
    <w:rsid w:val="00947624"/>
    <w:rsid w:val="00A3176C"/>
    <w:rsid w:val="00A718E3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77CDB"/>
  <w15:chartTrackingRefBased/>
  <w15:docId w15:val="{EB8126F2-7CE1-4C80-A08A-137F8ED69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718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2023-04-10T09:23:00Z</dcterms:created>
  <dcterms:modified xsi:type="dcterms:W3CDTF">2023-04-10T09:24:00Z</dcterms:modified>
</cp:coreProperties>
</file>